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6F4EC2" w14:textId="77777777" w:rsidR="00C80AA0" w:rsidRDefault="00C80AA0" w:rsidP="00C80A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RABAROUGH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fl.1486)</w:t>
      </w:r>
    </w:p>
    <w:p w14:paraId="092D4458" w14:textId="77777777" w:rsidR="00C80AA0" w:rsidRDefault="00C80AA0" w:rsidP="00C80A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King’s </w:t>
      </w:r>
      <w:proofErr w:type="spellStart"/>
      <w:r>
        <w:rPr>
          <w:rFonts w:cs="Times New Roman"/>
          <w:szCs w:val="24"/>
        </w:rPr>
        <w:t>Armourer</w:t>
      </w:r>
      <w:proofErr w:type="spellEnd"/>
      <w:r>
        <w:rPr>
          <w:rFonts w:cs="Times New Roman"/>
          <w:szCs w:val="24"/>
        </w:rPr>
        <w:t>.</w:t>
      </w:r>
    </w:p>
    <w:p w14:paraId="28A38B9C" w14:textId="77777777" w:rsidR="00C80AA0" w:rsidRDefault="00C80AA0" w:rsidP="00C80AA0">
      <w:pPr>
        <w:pStyle w:val="NoSpacing"/>
        <w:rPr>
          <w:rFonts w:cs="Times New Roman"/>
          <w:szCs w:val="24"/>
        </w:rPr>
      </w:pPr>
    </w:p>
    <w:p w14:paraId="252F9685" w14:textId="77777777" w:rsidR="00C80AA0" w:rsidRDefault="00C80AA0" w:rsidP="00C80AA0">
      <w:pPr>
        <w:pStyle w:val="NoSpacing"/>
        <w:rPr>
          <w:rFonts w:cs="Times New Roman"/>
          <w:szCs w:val="24"/>
        </w:rPr>
      </w:pPr>
    </w:p>
    <w:p w14:paraId="2DAE44A9" w14:textId="77777777" w:rsidR="00C80AA0" w:rsidRDefault="00C80AA0" w:rsidP="00C80A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Jun.1486</w:t>
      </w:r>
      <w:r>
        <w:rPr>
          <w:rFonts w:cs="Times New Roman"/>
          <w:szCs w:val="24"/>
        </w:rPr>
        <w:tab/>
        <w:t xml:space="preserve">He became King’s </w:t>
      </w:r>
      <w:proofErr w:type="spellStart"/>
      <w:r>
        <w:rPr>
          <w:rFonts w:cs="Times New Roman"/>
          <w:szCs w:val="24"/>
        </w:rPr>
        <w:t>Armourer</w:t>
      </w:r>
      <w:proofErr w:type="spellEnd"/>
      <w:r>
        <w:rPr>
          <w:rFonts w:cs="Times New Roman"/>
          <w:szCs w:val="24"/>
        </w:rPr>
        <w:t xml:space="preserve"> with a fee of 6d a day.</w:t>
      </w:r>
    </w:p>
    <w:p w14:paraId="118CC0CB" w14:textId="77777777" w:rsidR="00C80AA0" w:rsidRDefault="00C80AA0" w:rsidP="00C80A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1485-94 p.126)</w:t>
      </w:r>
    </w:p>
    <w:p w14:paraId="5FCCE477" w14:textId="77777777" w:rsidR="00C80AA0" w:rsidRDefault="00C80AA0" w:rsidP="00C80AA0">
      <w:pPr>
        <w:pStyle w:val="NoSpacing"/>
        <w:rPr>
          <w:rFonts w:cs="Times New Roman"/>
          <w:szCs w:val="24"/>
        </w:rPr>
      </w:pPr>
    </w:p>
    <w:p w14:paraId="52659653" w14:textId="77777777" w:rsidR="00C80AA0" w:rsidRDefault="00C80AA0" w:rsidP="00C80AA0">
      <w:pPr>
        <w:pStyle w:val="NoSpacing"/>
        <w:rPr>
          <w:rFonts w:cs="Times New Roman"/>
          <w:szCs w:val="24"/>
        </w:rPr>
      </w:pPr>
    </w:p>
    <w:p w14:paraId="1E44D9FA" w14:textId="77777777" w:rsidR="00C80AA0" w:rsidRDefault="00C80AA0" w:rsidP="00C80A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June 2024</w:t>
      </w:r>
    </w:p>
    <w:p w14:paraId="3A157E5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269D27" w14:textId="77777777" w:rsidR="00C80AA0" w:rsidRDefault="00C80AA0" w:rsidP="009139A6">
      <w:r>
        <w:separator/>
      </w:r>
    </w:p>
  </w:endnote>
  <w:endnote w:type="continuationSeparator" w:id="0">
    <w:p w14:paraId="3DD26EB6" w14:textId="77777777" w:rsidR="00C80AA0" w:rsidRDefault="00C80AA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5A011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2BD1C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82C5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CDA575" w14:textId="77777777" w:rsidR="00C80AA0" w:rsidRDefault="00C80AA0" w:rsidP="009139A6">
      <w:r>
        <w:separator/>
      </w:r>
    </w:p>
  </w:footnote>
  <w:footnote w:type="continuationSeparator" w:id="0">
    <w:p w14:paraId="20E5BDE9" w14:textId="77777777" w:rsidR="00C80AA0" w:rsidRDefault="00C80AA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21087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F7812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576C2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AA0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A51E2"/>
    <w:rsid w:val="00AE65F8"/>
    <w:rsid w:val="00BA00AB"/>
    <w:rsid w:val="00C71834"/>
    <w:rsid w:val="00C80AA0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8217E"/>
  <w15:chartTrackingRefBased/>
  <w15:docId w15:val="{EFAA12EB-0AF8-43BF-981D-8FC0E89C1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2024-06-28T06:27:00Z</dcterms:created>
  <dcterms:modified xsi:type="dcterms:W3CDTF">2024-06-28T06:27:00Z</dcterms:modified>
</cp:coreProperties>
</file>